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A29DF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7272D">
        <w:rPr>
          <w:rFonts w:ascii="Corbel" w:hAnsi="Corbel"/>
          <w:b/>
          <w:smallCaps/>
          <w:sz w:val="24"/>
          <w:szCs w:val="24"/>
        </w:rPr>
        <w:t xml:space="preserve"> </w:t>
      </w:r>
      <w:r w:rsidR="0087272D">
        <w:rPr>
          <w:rFonts w:ascii="Corbel" w:hAnsi="Corbel"/>
          <w:i/>
          <w:smallCaps/>
          <w:sz w:val="24"/>
          <w:szCs w:val="24"/>
        </w:rPr>
        <w:t>202</w:t>
      </w:r>
      <w:r w:rsidR="00130BE1">
        <w:rPr>
          <w:rFonts w:ascii="Corbel" w:hAnsi="Corbel"/>
          <w:i/>
          <w:smallCaps/>
          <w:sz w:val="24"/>
          <w:szCs w:val="24"/>
        </w:rPr>
        <w:t>6</w:t>
      </w:r>
      <w:r w:rsidR="0007249C">
        <w:rPr>
          <w:rFonts w:ascii="Corbel" w:hAnsi="Corbel"/>
          <w:i/>
          <w:smallCaps/>
          <w:sz w:val="24"/>
          <w:szCs w:val="24"/>
        </w:rPr>
        <w:t>-202</w:t>
      </w:r>
      <w:r w:rsidR="00130BE1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87272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430276">
        <w:rPr>
          <w:rFonts w:ascii="Corbel" w:hAnsi="Corbel"/>
          <w:sz w:val="20"/>
          <w:szCs w:val="20"/>
        </w:rPr>
        <w:t>202</w:t>
      </w:r>
      <w:r w:rsidR="00130BE1">
        <w:rPr>
          <w:rFonts w:ascii="Corbel" w:hAnsi="Corbel"/>
          <w:sz w:val="20"/>
          <w:szCs w:val="20"/>
        </w:rPr>
        <w:t>7</w:t>
      </w:r>
      <w:r w:rsidR="00430276">
        <w:rPr>
          <w:rFonts w:ascii="Corbel" w:hAnsi="Corbel"/>
          <w:sz w:val="20"/>
          <w:szCs w:val="20"/>
        </w:rPr>
        <w:t>/202</w:t>
      </w:r>
      <w:r w:rsidR="00130BE1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1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Środki probacyjne w resocjalizacji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43027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8727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30276" w:rsidP="004302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30276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302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>I rok, 4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A29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C16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169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01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01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25C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430276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C1696A" w:rsidRPr="009C54AE" w:rsidRDefault="000E184B" w:rsidP="00C169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C169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resocjalizacyjnej. Wykazanie się znajomością zagadnień patologii społecznej, resocjalizacji, prawa. </w:t>
            </w:r>
          </w:p>
        </w:tc>
      </w:tr>
    </w:tbl>
    <w:p w:rsidR="00C1696A" w:rsidRDefault="00C1696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E61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filozofią probacji i resocjalizacji naprawczej. 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E61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Przybliżenie studentom aspektów </w:t>
            </w:r>
            <w:r w:rsidR="00BE5BBB">
              <w:rPr>
                <w:rFonts w:ascii="Corbel" w:hAnsi="Corbel"/>
                <w:b w:val="0"/>
                <w:sz w:val="24"/>
                <w:szCs w:val="24"/>
              </w:rPr>
              <w:t>historycznych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modelu probacji oraz kształtowania się współczesnego</w:t>
            </w:r>
            <w:r w:rsidR="00BE5BBB">
              <w:rPr>
                <w:rFonts w:ascii="Corbel" w:hAnsi="Corbel"/>
                <w:b w:val="0"/>
                <w:sz w:val="24"/>
                <w:szCs w:val="24"/>
              </w:rPr>
              <w:t xml:space="preserve"> systemu probacji w Polsce.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BE5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i zagadnieniami dotyczącymi metod i sposobów skutecznej resocjalizacji w warunkach środowiska otwartego.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BE5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teoretycznej i praktycznej z obszaru diagnozowania, projektowania oraz prowadzenia oddziaływań resocjalizacyjnych w warunkach alternatywnych do resocjalizacji instytucjonalnej.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430276" w:rsidRDefault="0085747A" w:rsidP="004302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430276" w:rsidP="004302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10275" w:rsidRPr="009C54AE" w:rsidTr="005E6E85">
        <w:tc>
          <w:tcPr>
            <w:tcW w:w="1701" w:type="dxa"/>
          </w:tcPr>
          <w:p w:rsidR="00610275" w:rsidRPr="009C54AE" w:rsidRDefault="00610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10275" w:rsidRPr="009C54AE" w:rsidRDefault="00430276" w:rsidP="007413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610275">
              <w:rPr>
                <w:rFonts w:ascii="Corbel" w:hAnsi="Corbel"/>
                <w:b w:val="0"/>
                <w:smallCaps w:val="0"/>
                <w:szCs w:val="24"/>
              </w:rPr>
              <w:t xml:space="preserve">yjaśni podstawowe pojęcia i terminy określające </w:t>
            </w:r>
            <w:r w:rsidR="00610275" w:rsidRPr="0074130B">
              <w:rPr>
                <w:rFonts w:ascii="Corbel" w:hAnsi="Corbel"/>
                <w:b w:val="0"/>
                <w:smallCaps w:val="0"/>
                <w:szCs w:val="24"/>
              </w:rPr>
              <w:t>zakres pedagogiki penitencjarnej, probacji, penologii reintegracyjnej, resocjalizacji i wychowania resocjalizującego.</w:t>
            </w:r>
          </w:p>
        </w:tc>
        <w:tc>
          <w:tcPr>
            <w:tcW w:w="1873" w:type="dxa"/>
          </w:tcPr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610275" w:rsidRPr="00B53BA9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</w:tr>
      <w:tr w:rsidR="00610275" w:rsidRPr="009C54AE" w:rsidTr="005E6E85">
        <w:tc>
          <w:tcPr>
            <w:tcW w:w="1701" w:type="dxa"/>
          </w:tcPr>
          <w:p w:rsidR="00610275" w:rsidRPr="009C54AE" w:rsidRDefault="00610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10275" w:rsidRPr="009C54AE" w:rsidRDefault="00430276" w:rsidP="007413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0275">
              <w:rPr>
                <w:rFonts w:ascii="Corbel" w:hAnsi="Corbel"/>
                <w:b w:val="0"/>
                <w:smallCaps w:val="0"/>
                <w:szCs w:val="24"/>
              </w:rPr>
              <w:t xml:space="preserve">pisze </w:t>
            </w:r>
            <w:r w:rsidR="00610275" w:rsidRPr="0074130B">
              <w:rPr>
                <w:rFonts w:ascii="Corbel" w:hAnsi="Corbel"/>
                <w:b w:val="0"/>
                <w:smallCaps w:val="0"/>
                <w:szCs w:val="24"/>
              </w:rPr>
              <w:t xml:space="preserve">miejsce probacji w systemie </w:t>
            </w:r>
            <w:r w:rsidR="00610275">
              <w:rPr>
                <w:rFonts w:ascii="Corbel" w:hAnsi="Corbel"/>
                <w:b w:val="0"/>
                <w:smallCaps w:val="0"/>
                <w:szCs w:val="24"/>
              </w:rPr>
              <w:t>instytucji życia społecznego oraz</w:t>
            </w:r>
            <w:r w:rsidR="00610275" w:rsidRPr="0074130B">
              <w:rPr>
                <w:rFonts w:ascii="Corbel" w:hAnsi="Corbel"/>
                <w:b w:val="0"/>
                <w:smallCaps w:val="0"/>
                <w:szCs w:val="24"/>
              </w:rPr>
              <w:t xml:space="preserve"> jej przedmiotowo-metodologicznych powiązaniach z innymi dyscyplinami, szczególnie z pedagogiką resocjalizacyjną i penitencjarną</w:t>
            </w:r>
            <w:r w:rsidR="0061027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610275" w:rsidRPr="009C54AE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0275" w:rsidRPr="009C54AE" w:rsidTr="005E6E85">
        <w:tc>
          <w:tcPr>
            <w:tcW w:w="1701" w:type="dxa"/>
          </w:tcPr>
          <w:p w:rsidR="00610275" w:rsidRPr="009C54AE" w:rsidRDefault="00610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610275" w:rsidRPr="009C54AE" w:rsidRDefault="00430276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610275">
              <w:rPr>
                <w:rFonts w:ascii="Corbel" w:hAnsi="Corbel"/>
                <w:b w:val="0"/>
                <w:smallCaps w:val="0"/>
                <w:szCs w:val="24"/>
              </w:rPr>
              <w:t xml:space="preserve">ymieni czynniki determinujące funkcjonowanie psychospołeczne osób odbywających karę ograniczenia wolności. </w:t>
            </w:r>
          </w:p>
        </w:tc>
        <w:tc>
          <w:tcPr>
            <w:tcW w:w="1873" w:type="dxa"/>
          </w:tcPr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610275" w:rsidRPr="009C54AE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0275" w:rsidRPr="009C54AE" w:rsidTr="005E6E85">
        <w:tc>
          <w:tcPr>
            <w:tcW w:w="1701" w:type="dxa"/>
          </w:tcPr>
          <w:p w:rsidR="00610275" w:rsidRPr="009C54AE" w:rsidRDefault="00610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610275" w:rsidRPr="009C54AE" w:rsidRDefault="004302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610275">
              <w:rPr>
                <w:rFonts w:ascii="Corbel" w:hAnsi="Corbel"/>
                <w:b w:val="0"/>
                <w:smallCaps w:val="0"/>
                <w:szCs w:val="24"/>
              </w:rPr>
              <w:t xml:space="preserve">ymieni specyficzne cechy i właściwości osób objętych oddziaływaniami resocjalizacyjnymi i środkami probacyjnymi. </w:t>
            </w:r>
          </w:p>
        </w:tc>
        <w:tc>
          <w:tcPr>
            <w:tcW w:w="1873" w:type="dxa"/>
          </w:tcPr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0275" w:rsidRPr="009C54AE" w:rsidTr="005E6E85">
        <w:tc>
          <w:tcPr>
            <w:tcW w:w="1701" w:type="dxa"/>
          </w:tcPr>
          <w:p w:rsidR="00610275" w:rsidRPr="009C54AE" w:rsidRDefault="00610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610275" w:rsidRPr="009C54AE" w:rsidRDefault="004302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10275">
              <w:rPr>
                <w:rFonts w:ascii="Corbel" w:hAnsi="Corbel"/>
                <w:b w:val="0"/>
                <w:smallCaps w:val="0"/>
                <w:szCs w:val="24"/>
              </w:rPr>
              <w:t xml:space="preserve">rzeanalizuje złożone problemy społeczne w kontekście czynników determinujących przestępczość. </w:t>
            </w:r>
          </w:p>
        </w:tc>
        <w:tc>
          <w:tcPr>
            <w:tcW w:w="1873" w:type="dxa"/>
          </w:tcPr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0275" w:rsidRPr="009C54AE" w:rsidTr="005E6E85">
        <w:tc>
          <w:tcPr>
            <w:tcW w:w="1701" w:type="dxa"/>
          </w:tcPr>
          <w:p w:rsidR="00610275" w:rsidRPr="009C54AE" w:rsidRDefault="00610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610275" w:rsidRPr="008A4979" w:rsidRDefault="00430276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10275" w:rsidRPr="008A4979">
              <w:rPr>
                <w:rFonts w:ascii="Corbel" w:hAnsi="Corbel"/>
                <w:b w:val="0"/>
                <w:smallCaps w:val="0"/>
                <w:szCs w:val="24"/>
              </w:rPr>
              <w:t>okona ewaluacji i oceny funkcjonowania</w:t>
            </w:r>
          </w:p>
          <w:p w:rsidR="00610275" w:rsidRPr="009C54AE" w:rsidRDefault="00610275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4979">
              <w:rPr>
                <w:rFonts w:ascii="Corbel" w:hAnsi="Corbel"/>
                <w:b w:val="0"/>
                <w:smallCaps w:val="0"/>
                <w:szCs w:val="24"/>
              </w:rPr>
              <w:t xml:space="preserve">instytucji realizujących zadania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probacji </w:t>
            </w:r>
            <w:r w:rsidRPr="008A4979">
              <w:rPr>
                <w:rFonts w:ascii="Corbel" w:hAnsi="Corbel"/>
                <w:b w:val="0"/>
                <w:smallCaps w:val="0"/>
                <w:szCs w:val="24"/>
              </w:rPr>
              <w:t>i resocjalizacji.</w:t>
            </w:r>
          </w:p>
        </w:tc>
        <w:tc>
          <w:tcPr>
            <w:tcW w:w="1873" w:type="dxa"/>
          </w:tcPr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0275" w:rsidRPr="009C54AE" w:rsidTr="005E6E85">
        <w:tc>
          <w:tcPr>
            <w:tcW w:w="1701" w:type="dxa"/>
          </w:tcPr>
          <w:p w:rsidR="00610275" w:rsidRDefault="00610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610275" w:rsidRPr="009C54AE" w:rsidRDefault="00430276" w:rsidP="00D77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10275">
              <w:rPr>
                <w:rFonts w:ascii="Corbel" w:hAnsi="Corbel"/>
                <w:b w:val="0"/>
                <w:smallCaps w:val="0"/>
                <w:szCs w:val="24"/>
              </w:rPr>
              <w:t xml:space="preserve">aprojektuje działania resocjalizacyjne w środowisku otwartym posługując się zasadami i normami etycznymi, przewidując skutki konkretnych działań w warunkach wolnościowych z perspektywą społecznej reintegracji. </w:t>
            </w:r>
          </w:p>
        </w:tc>
        <w:tc>
          <w:tcPr>
            <w:tcW w:w="1873" w:type="dxa"/>
          </w:tcPr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A4D7F" w:rsidRDefault="008A4D7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A4D7F" w:rsidRDefault="008A4D7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A4D7F" w:rsidRDefault="008A4D7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C16242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C16242">
              <w:rPr>
                <w:rFonts w:ascii="Corbel" w:hAnsi="Corbel"/>
                <w:sz w:val="24"/>
              </w:rPr>
              <w:t>Probacja: ustalenia definicyjne i tożsamościowe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161D25" w:rsidRPr="009C54AE" w:rsidTr="00923D7D">
        <w:tc>
          <w:tcPr>
            <w:tcW w:w="9639" w:type="dxa"/>
          </w:tcPr>
          <w:p w:rsidR="00161D25" w:rsidRPr="00161D25" w:rsidRDefault="00161D25" w:rsidP="00161D25">
            <w:pPr>
              <w:spacing w:after="0"/>
              <w:rPr>
                <w:rFonts w:ascii="Corbel" w:hAnsi="Corbel"/>
              </w:rPr>
            </w:pPr>
            <w:r w:rsidRPr="00161D25">
              <w:rPr>
                <w:rFonts w:ascii="Corbel" w:hAnsi="Corbel"/>
                <w:sz w:val="24"/>
              </w:rPr>
              <w:t>Podstawy teoretyczne i koncepcyjne probacji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283BD0">
              <w:rPr>
                <w:rFonts w:ascii="Corbel" w:hAnsi="Corbel"/>
                <w:sz w:val="24"/>
              </w:rPr>
              <w:t>Pozytywna prognoza kryminologiczna jako ogólny warunek zastosowania środków probacyjnych.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System probacji w Polsce. Charakterystyka środków probacyjnych. 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283BD0">
              <w:rPr>
                <w:rFonts w:ascii="Corbel" w:hAnsi="Corbel"/>
                <w:sz w:val="24"/>
              </w:rPr>
              <w:t xml:space="preserve">Działalność probacyjna </w:t>
            </w:r>
            <w:r>
              <w:rPr>
                <w:rFonts w:ascii="Corbel" w:hAnsi="Corbel"/>
                <w:sz w:val="24"/>
              </w:rPr>
              <w:t>jako kontrola, opieka i zmiana społeczna przy udziale społeczeństwa.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283BD0">
              <w:rPr>
                <w:rFonts w:ascii="Corbel" w:hAnsi="Corbel"/>
                <w:sz w:val="24"/>
              </w:rPr>
              <w:t>Instytucjonalne i pozainstytucjonalne formy pracy probacyjnej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C16242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Odpowiedzialność karana a środki probacyjne. 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1D25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61D25">
              <w:rPr>
                <w:rFonts w:ascii="Corbel" w:hAnsi="Corbel"/>
                <w:sz w:val="24"/>
              </w:rPr>
              <w:t>Etyczne aspekty metodyki pracy kuratora</w:t>
            </w:r>
            <w:r>
              <w:rPr>
                <w:rFonts w:ascii="Corbel" w:hAnsi="Corbel"/>
                <w:sz w:val="24"/>
              </w:rPr>
              <w:t xml:space="preserve"> sądowego.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16242" w:rsidRPr="009C54AE" w:rsidTr="00923D7D">
        <w:tc>
          <w:tcPr>
            <w:tcW w:w="9639" w:type="dxa"/>
          </w:tcPr>
          <w:p w:rsidR="00C16242" w:rsidRDefault="00C16242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Wykonywanie środków probacyjnych w Polsce – podstawowe regulacje prawne i organizacyjne. </w:t>
            </w:r>
          </w:p>
        </w:tc>
      </w:tr>
      <w:tr w:rsidR="00C16242" w:rsidRPr="009C54AE" w:rsidTr="00923D7D">
        <w:tc>
          <w:tcPr>
            <w:tcW w:w="9639" w:type="dxa"/>
          </w:tcPr>
          <w:p w:rsidR="00C16242" w:rsidRDefault="00C16242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Zadania i rola instytucji wykonujących środki probacyjne.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proofErr w:type="spellStart"/>
            <w:r>
              <w:rPr>
                <w:rFonts w:ascii="Corbel" w:hAnsi="Corbel"/>
                <w:sz w:val="24"/>
              </w:rPr>
              <w:t>Casework</w:t>
            </w:r>
            <w:proofErr w:type="spellEnd"/>
            <w:r>
              <w:rPr>
                <w:rFonts w:ascii="Corbel" w:hAnsi="Corbel"/>
                <w:sz w:val="24"/>
              </w:rPr>
              <w:t xml:space="preserve"> jako podstawowa strategia i procedura oddziaływania resocjalizacyjnego </w:t>
            </w:r>
            <w:r w:rsidR="008A4D7F">
              <w:rPr>
                <w:rFonts w:ascii="Corbel" w:hAnsi="Corbel"/>
                <w:sz w:val="24"/>
              </w:rPr>
              <w:br/>
            </w:r>
            <w:r>
              <w:rPr>
                <w:rFonts w:ascii="Corbel" w:hAnsi="Corbel"/>
                <w:sz w:val="24"/>
              </w:rPr>
              <w:t>w warunkach probacji.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Default="00C16242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Probacja w podejściu systemowym - t</w:t>
            </w:r>
            <w:r w:rsidR="00283BD0">
              <w:rPr>
                <w:rFonts w:ascii="Corbel" w:hAnsi="Corbel"/>
                <w:sz w:val="24"/>
              </w:rPr>
              <w:t>erapia grupowa</w:t>
            </w:r>
            <w:r>
              <w:rPr>
                <w:rFonts w:ascii="Corbel" w:hAnsi="Corbel"/>
                <w:sz w:val="24"/>
              </w:rPr>
              <w:t>, praca środowiskowa i opieka rezydencjalna.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1D25" w:rsidP="005505F3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probacj</w:t>
            </w:r>
            <w:r w:rsidR="005505F3">
              <w:rPr>
                <w:rFonts w:ascii="Corbel" w:hAnsi="Corbel"/>
                <w:sz w:val="24"/>
                <w:szCs w:val="24"/>
              </w:rPr>
              <w:t>i- zasady, techniki, narzędzia.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DA02C0" w:rsidRDefault="00161D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6242">
              <w:rPr>
                <w:rFonts w:ascii="Corbel" w:hAnsi="Corbel"/>
                <w:sz w:val="24"/>
              </w:rPr>
              <w:t>Analiza wybranych spraw sądowych oraz dyskusja nad indywidualnymi przypadkami wykonywania probacji w Polsce.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praca zaliczeniowa 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5505F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Pr="009C54AE" w:rsidRDefault="005505F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505F3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505F3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5505F3" w:rsidRPr="009C54AE" w:rsidTr="00C05F44">
        <w:tc>
          <w:tcPr>
            <w:tcW w:w="1985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82062" w:rsidRPr="00A237D5" w:rsidRDefault="00882062" w:rsidP="00882062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82062" w:rsidRPr="00A237D5" w:rsidRDefault="00882062" w:rsidP="00882062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prace</w:t>
            </w:r>
            <w:r w:rsidR="008A4D7F"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zaliczeniowe</w:t>
            </w:r>
            <w:r w:rsidR="008A4D7F"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 i ich prezentacj</w:t>
            </w: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a (maksymalnie 15 punktów, minimum do zaliczenia 8 pkt.); analizowane kryteria oceny:</w:t>
            </w:r>
          </w:p>
          <w:p w:rsidR="00882062" w:rsidRPr="00A237D5" w:rsidRDefault="00882062" w:rsidP="0088206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882062" w:rsidRPr="00A237D5" w:rsidRDefault="00882062" w:rsidP="0088206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882062" w:rsidRPr="00A237D5" w:rsidRDefault="00882062" w:rsidP="0088206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882062" w:rsidRPr="00A237D5" w:rsidRDefault="00882062" w:rsidP="0088206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882062" w:rsidRPr="00A237D5" w:rsidRDefault="00882062" w:rsidP="0088206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A237D5" w:rsidRDefault="00882062" w:rsidP="009C54A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aktywny udział studenta w zajęciach (w trakcie pracy nad projektami, podczas analizowania prezentowanych materiałów, w trakcie dyskusji)</w:t>
            </w:r>
          </w:p>
          <w:p w:rsidR="008A4D7F" w:rsidRPr="00882062" w:rsidRDefault="008A4D7F" w:rsidP="008A4D7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DD09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A237D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A015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125C33" w:rsidP="00F249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430276" w:rsidRDefault="00430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zajęć</w:t>
            </w:r>
          </w:p>
          <w:p w:rsidR="00430276" w:rsidRDefault="00430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się do kolokwium</w:t>
            </w:r>
          </w:p>
          <w:p w:rsidR="00C61DC5" w:rsidRPr="009C54AE" w:rsidRDefault="00430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21AE7">
              <w:rPr>
                <w:rFonts w:ascii="Corbel" w:hAnsi="Corbel"/>
                <w:sz w:val="24"/>
                <w:szCs w:val="24"/>
              </w:rPr>
              <w:t>przygotowanie pracy zaliczeniowej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30276" w:rsidRDefault="0043027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30276" w:rsidRDefault="00125C3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430276" w:rsidRDefault="00125C3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430276" w:rsidRPr="009C54AE" w:rsidRDefault="00125C33" w:rsidP="004302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125C3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25C3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8A4D7F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8A4D7F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8A4D7F">
        <w:trPr>
          <w:trHeight w:val="397"/>
        </w:trPr>
        <w:tc>
          <w:tcPr>
            <w:tcW w:w="9639" w:type="dxa"/>
          </w:tcPr>
          <w:p w:rsidR="0085747A" w:rsidRDefault="0085747A" w:rsidP="008A4D7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237D5" w:rsidRDefault="00A237D5" w:rsidP="008A4D7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Bałandynowicz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Probacja : resocjalizacja z udziałem społeczeństwa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249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2006.</w:t>
            </w:r>
          </w:p>
          <w:p w:rsidR="00A237D5" w:rsidRDefault="00A237D5" w:rsidP="008A4D7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Skowroński B.,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Probacja. Teoria i metodyka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2018. </w:t>
            </w:r>
          </w:p>
          <w:p w:rsidR="00F24994" w:rsidRPr="009C54AE" w:rsidRDefault="00A237D5" w:rsidP="008A4D7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Szymanowski T.,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karne wykonawcze z elementami polityki karnej i penitencjarnej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</w:tc>
      </w:tr>
      <w:tr w:rsidR="0085747A" w:rsidRPr="009C54AE" w:rsidTr="008A4D7F">
        <w:trPr>
          <w:trHeight w:val="397"/>
        </w:trPr>
        <w:tc>
          <w:tcPr>
            <w:tcW w:w="9639" w:type="dxa"/>
          </w:tcPr>
          <w:p w:rsidR="0085747A" w:rsidRDefault="0085747A" w:rsidP="008A4D7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237D5" w:rsidRDefault="00A237D5" w:rsidP="00A237D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Konopczyński M., Urban B.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Profilaktyka i probacja 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2012.</w:t>
            </w:r>
          </w:p>
          <w:p w:rsidR="00A237D5" w:rsidRDefault="00A237D5" w:rsidP="00A237D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Paszkiewicz A.,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Wychowanie resocjalizujące w środowisku otwartym – zarys teorii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Białystok 2006. </w:t>
            </w:r>
          </w:p>
          <w:p w:rsidR="00A237D5" w:rsidRPr="00D2744B" w:rsidRDefault="00A237D5" w:rsidP="00A237D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Marek F., Śliwa S.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 poszukiwaniu optymalnych oddziaływań pedagogicznych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Opole 2011. </w:t>
            </w:r>
          </w:p>
          <w:p w:rsidR="00FE47DE" w:rsidRPr="00D2744B" w:rsidRDefault="00A237D5" w:rsidP="00A237D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Urban B., Stanik J.M.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tom 1-2,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0D79" w:rsidRDefault="006A0D79" w:rsidP="00C16ABF">
      <w:pPr>
        <w:spacing w:after="0" w:line="240" w:lineRule="auto"/>
      </w:pPr>
      <w:r>
        <w:separator/>
      </w:r>
    </w:p>
  </w:endnote>
  <w:endnote w:type="continuationSeparator" w:id="0">
    <w:p w:rsidR="006A0D79" w:rsidRDefault="006A0D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0D79" w:rsidRDefault="006A0D79" w:rsidP="00C16ABF">
      <w:pPr>
        <w:spacing w:after="0" w:line="240" w:lineRule="auto"/>
      </w:pPr>
      <w:r>
        <w:separator/>
      </w:r>
    </w:p>
  </w:footnote>
  <w:footnote w:type="continuationSeparator" w:id="0">
    <w:p w:rsidR="006A0D79" w:rsidRDefault="006A0D7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AE7"/>
    <w:rsid w:val="00022ECE"/>
    <w:rsid w:val="00042A51"/>
    <w:rsid w:val="00042D2E"/>
    <w:rsid w:val="00044C82"/>
    <w:rsid w:val="000659A4"/>
    <w:rsid w:val="00070ED6"/>
    <w:rsid w:val="0007249C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124BFF"/>
    <w:rsid w:val="0012560E"/>
    <w:rsid w:val="00125C33"/>
    <w:rsid w:val="00127108"/>
    <w:rsid w:val="00130BE1"/>
    <w:rsid w:val="00134B13"/>
    <w:rsid w:val="00146BC0"/>
    <w:rsid w:val="00153C41"/>
    <w:rsid w:val="00154381"/>
    <w:rsid w:val="00161D25"/>
    <w:rsid w:val="00163570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39B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3BD0"/>
    <w:rsid w:val="002857DE"/>
    <w:rsid w:val="00291567"/>
    <w:rsid w:val="002A22BF"/>
    <w:rsid w:val="002A2389"/>
    <w:rsid w:val="002A671D"/>
    <w:rsid w:val="002B4D55"/>
    <w:rsid w:val="002B5EA0"/>
    <w:rsid w:val="002B6119"/>
    <w:rsid w:val="002C0100"/>
    <w:rsid w:val="002C1F06"/>
    <w:rsid w:val="002D3375"/>
    <w:rsid w:val="002D73D4"/>
    <w:rsid w:val="002F02A3"/>
    <w:rsid w:val="002F4ABE"/>
    <w:rsid w:val="003018BA"/>
    <w:rsid w:val="0030395F"/>
    <w:rsid w:val="00305C92"/>
    <w:rsid w:val="00306F3D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D79D9"/>
    <w:rsid w:val="003E1941"/>
    <w:rsid w:val="003E2FE6"/>
    <w:rsid w:val="003E49D5"/>
    <w:rsid w:val="003F38C0"/>
    <w:rsid w:val="00414E3C"/>
    <w:rsid w:val="0042244A"/>
    <w:rsid w:val="0042745A"/>
    <w:rsid w:val="00430276"/>
    <w:rsid w:val="00431D5C"/>
    <w:rsid w:val="004362C6"/>
    <w:rsid w:val="00437FA2"/>
    <w:rsid w:val="00445970"/>
    <w:rsid w:val="0045729E"/>
    <w:rsid w:val="00461EFC"/>
    <w:rsid w:val="004652C2"/>
    <w:rsid w:val="00466C36"/>
    <w:rsid w:val="004706D1"/>
    <w:rsid w:val="00471326"/>
    <w:rsid w:val="0047598D"/>
    <w:rsid w:val="004840FD"/>
    <w:rsid w:val="00490F7D"/>
    <w:rsid w:val="00491678"/>
    <w:rsid w:val="004968E2"/>
    <w:rsid w:val="004A015E"/>
    <w:rsid w:val="004A3EEA"/>
    <w:rsid w:val="004A4D1F"/>
    <w:rsid w:val="004B3699"/>
    <w:rsid w:val="004D5282"/>
    <w:rsid w:val="004F0EC6"/>
    <w:rsid w:val="004F1551"/>
    <w:rsid w:val="004F55A3"/>
    <w:rsid w:val="0050496F"/>
    <w:rsid w:val="00511144"/>
    <w:rsid w:val="00513B6F"/>
    <w:rsid w:val="00517C63"/>
    <w:rsid w:val="00526C94"/>
    <w:rsid w:val="005363C4"/>
    <w:rsid w:val="00536BDE"/>
    <w:rsid w:val="00537690"/>
    <w:rsid w:val="00543ACC"/>
    <w:rsid w:val="005505F3"/>
    <w:rsid w:val="0056696D"/>
    <w:rsid w:val="00573EF9"/>
    <w:rsid w:val="00590C79"/>
    <w:rsid w:val="0059484D"/>
    <w:rsid w:val="005A0855"/>
    <w:rsid w:val="005A3196"/>
    <w:rsid w:val="005C080F"/>
    <w:rsid w:val="005C55E5"/>
    <w:rsid w:val="005C696A"/>
    <w:rsid w:val="005E6E85"/>
    <w:rsid w:val="005F31D2"/>
    <w:rsid w:val="00610275"/>
    <w:rsid w:val="0061029B"/>
    <w:rsid w:val="00617230"/>
    <w:rsid w:val="00621CE1"/>
    <w:rsid w:val="00627FC9"/>
    <w:rsid w:val="00647FA8"/>
    <w:rsid w:val="00650C5F"/>
    <w:rsid w:val="00652B30"/>
    <w:rsid w:val="00654934"/>
    <w:rsid w:val="006620D9"/>
    <w:rsid w:val="00671958"/>
    <w:rsid w:val="00675843"/>
    <w:rsid w:val="0067674A"/>
    <w:rsid w:val="00696477"/>
    <w:rsid w:val="006A0D79"/>
    <w:rsid w:val="006A29DF"/>
    <w:rsid w:val="006A3FA7"/>
    <w:rsid w:val="006A5064"/>
    <w:rsid w:val="006D050F"/>
    <w:rsid w:val="006D6139"/>
    <w:rsid w:val="006E5D65"/>
    <w:rsid w:val="006F1282"/>
    <w:rsid w:val="006F1FBC"/>
    <w:rsid w:val="006F31E2"/>
    <w:rsid w:val="00706544"/>
    <w:rsid w:val="007072BA"/>
    <w:rsid w:val="00714FF9"/>
    <w:rsid w:val="0071620A"/>
    <w:rsid w:val="00724677"/>
    <w:rsid w:val="00725459"/>
    <w:rsid w:val="007327BD"/>
    <w:rsid w:val="00734608"/>
    <w:rsid w:val="0074130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7272D"/>
    <w:rsid w:val="00882062"/>
    <w:rsid w:val="00884922"/>
    <w:rsid w:val="00885F64"/>
    <w:rsid w:val="008917F9"/>
    <w:rsid w:val="008A45F7"/>
    <w:rsid w:val="008A4979"/>
    <w:rsid w:val="008A4D7F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7E7"/>
    <w:rsid w:val="00916188"/>
    <w:rsid w:val="00923D7D"/>
    <w:rsid w:val="009508DF"/>
    <w:rsid w:val="00950DAC"/>
    <w:rsid w:val="00954A07"/>
    <w:rsid w:val="00964ADB"/>
    <w:rsid w:val="00997F14"/>
    <w:rsid w:val="009A78D9"/>
    <w:rsid w:val="009C1331"/>
    <w:rsid w:val="009C1CBC"/>
    <w:rsid w:val="009C3E31"/>
    <w:rsid w:val="009C54AE"/>
    <w:rsid w:val="009C6C24"/>
    <w:rsid w:val="009C788E"/>
    <w:rsid w:val="009E3B41"/>
    <w:rsid w:val="009F3C5C"/>
    <w:rsid w:val="009F4610"/>
    <w:rsid w:val="00A00ECC"/>
    <w:rsid w:val="00A155EE"/>
    <w:rsid w:val="00A2245B"/>
    <w:rsid w:val="00A237D5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C1049"/>
    <w:rsid w:val="00AD1146"/>
    <w:rsid w:val="00AD27D3"/>
    <w:rsid w:val="00AD66D6"/>
    <w:rsid w:val="00AE1160"/>
    <w:rsid w:val="00AE203C"/>
    <w:rsid w:val="00AE2E74"/>
    <w:rsid w:val="00AE5FCB"/>
    <w:rsid w:val="00AF2C1E"/>
    <w:rsid w:val="00B0112A"/>
    <w:rsid w:val="00B06142"/>
    <w:rsid w:val="00B07509"/>
    <w:rsid w:val="00B135B1"/>
    <w:rsid w:val="00B3130B"/>
    <w:rsid w:val="00B40ADB"/>
    <w:rsid w:val="00B43B77"/>
    <w:rsid w:val="00B43E80"/>
    <w:rsid w:val="00B53BA9"/>
    <w:rsid w:val="00B53C4E"/>
    <w:rsid w:val="00B607DB"/>
    <w:rsid w:val="00B66529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E1E33"/>
    <w:rsid w:val="00BE5BBB"/>
    <w:rsid w:val="00BF2C41"/>
    <w:rsid w:val="00C058B4"/>
    <w:rsid w:val="00C05F44"/>
    <w:rsid w:val="00C131B5"/>
    <w:rsid w:val="00C14D19"/>
    <w:rsid w:val="00C16242"/>
    <w:rsid w:val="00C1696A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11B8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935D4"/>
    <w:rsid w:val="00DA02C0"/>
    <w:rsid w:val="00DA2114"/>
    <w:rsid w:val="00DD09C7"/>
    <w:rsid w:val="00DD3ACC"/>
    <w:rsid w:val="00DE09C0"/>
    <w:rsid w:val="00DE4A14"/>
    <w:rsid w:val="00DE6145"/>
    <w:rsid w:val="00DF102D"/>
    <w:rsid w:val="00DF320D"/>
    <w:rsid w:val="00DF71C8"/>
    <w:rsid w:val="00E067BB"/>
    <w:rsid w:val="00E129B8"/>
    <w:rsid w:val="00E21E7D"/>
    <w:rsid w:val="00E22FBC"/>
    <w:rsid w:val="00E24BF5"/>
    <w:rsid w:val="00E25338"/>
    <w:rsid w:val="00E51E44"/>
    <w:rsid w:val="00E54770"/>
    <w:rsid w:val="00E63348"/>
    <w:rsid w:val="00E77E88"/>
    <w:rsid w:val="00E8107D"/>
    <w:rsid w:val="00E960BB"/>
    <w:rsid w:val="00EA2074"/>
    <w:rsid w:val="00EA4832"/>
    <w:rsid w:val="00EA4E9D"/>
    <w:rsid w:val="00EB1D42"/>
    <w:rsid w:val="00EC4899"/>
    <w:rsid w:val="00ED03AB"/>
    <w:rsid w:val="00ED32D2"/>
    <w:rsid w:val="00ED4CAC"/>
    <w:rsid w:val="00EE32DE"/>
    <w:rsid w:val="00EE5457"/>
    <w:rsid w:val="00F070AB"/>
    <w:rsid w:val="00F17567"/>
    <w:rsid w:val="00F24994"/>
    <w:rsid w:val="00F27A7B"/>
    <w:rsid w:val="00F526AF"/>
    <w:rsid w:val="00F617C3"/>
    <w:rsid w:val="00F7066B"/>
    <w:rsid w:val="00F7456A"/>
    <w:rsid w:val="00F83B28"/>
    <w:rsid w:val="00FA46E5"/>
    <w:rsid w:val="00FB7DBA"/>
    <w:rsid w:val="00FC1C25"/>
    <w:rsid w:val="00FC3F45"/>
    <w:rsid w:val="00FD503F"/>
    <w:rsid w:val="00FD7589"/>
    <w:rsid w:val="00FE47DE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DA61E"/>
  <w15:docId w15:val="{7A325C6B-51BF-478B-87B4-F3C33990A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1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11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112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1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112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0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8D2ED-B047-4C55-9DC3-E524C4078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5</Pages>
  <Words>1039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21</cp:revision>
  <cp:lastPrinted>2019-02-06T12:12:00Z</cp:lastPrinted>
  <dcterms:created xsi:type="dcterms:W3CDTF">2022-03-30T20:29:00Z</dcterms:created>
  <dcterms:modified xsi:type="dcterms:W3CDTF">2026-04-30T08:16:00Z</dcterms:modified>
</cp:coreProperties>
</file>